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E5893" w14:textId="77777777" w:rsidR="00F83C7E" w:rsidRDefault="00F83C7E" w:rsidP="00F83C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2188C563" w14:textId="77777777" w:rsidR="00F83C7E" w:rsidRDefault="00F83C7E" w:rsidP="00F83C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093378" w14:textId="77777777" w:rsidR="00F83C7E" w:rsidRDefault="00F83C7E" w:rsidP="00F83C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084787" w14:textId="77777777" w:rsidR="00F83C7E" w:rsidRDefault="00F83C7E" w:rsidP="00F83C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Sep.1399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Essex and Hertfordshire.</w:t>
      </w:r>
    </w:p>
    <w:p w14:paraId="73ACE413" w14:textId="77777777" w:rsidR="00F83C7E" w:rsidRDefault="00F83C7E" w:rsidP="00F83C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p.2)</w:t>
      </w:r>
    </w:p>
    <w:p w14:paraId="4AB6AB88" w14:textId="77777777" w:rsidR="00F83C7E" w:rsidRDefault="00F83C7E" w:rsidP="00F83C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DF5958" w14:textId="77777777" w:rsidR="00F83C7E" w:rsidRDefault="00F83C7E" w:rsidP="00F83C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73761B" w14:textId="77777777" w:rsidR="00F83C7E" w:rsidRDefault="00F83C7E" w:rsidP="00F83C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2021</w:t>
      </w:r>
    </w:p>
    <w:p w14:paraId="4CB1474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54D75" w14:textId="77777777" w:rsidR="00F83C7E" w:rsidRDefault="00F83C7E" w:rsidP="009139A6">
      <w:r>
        <w:separator/>
      </w:r>
    </w:p>
  </w:endnote>
  <w:endnote w:type="continuationSeparator" w:id="0">
    <w:p w14:paraId="46E01E23" w14:textId="77777777" w:rsidR="00F83C7E" w:rsidRDefault="00F83C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87D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BDC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780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91363" w14:textId="77777777" w:rsidR="00F83C7E" w:rsidRDefault="00F83C7E" w:rsidP="009139A6">
      <w:r>
        <w:separator/>
      </w:r>
    </w:p>
  </w:footnote>
  <w:footnote w:type="continuationSeparator" w:id="0">
    <w:p w14:paraId="011E7A35" w14:textId="77777777" w:rsidR="00F83C7E" w:rsidRDefault="00F83C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4CD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700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D99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7E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8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004B6"/>
  <w15:chartTrackingRefBased/>
  <w15:docId w15:val="{E0603E5D-5161-4FC5-A8ED-689093C61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2021-04-07T19:04:00Z</dcterms:created>
  <dcterms:modified xsi:type="dcterms:W3CDTF">2021-04-07T19:04:00Z</dcterms:modified>
</cp:coreProperties>
</file>